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212E3" w14:textId="77777777" w:rsidR="006F6858" w:rsidRDefault="006F6858" w:rsidP="006F6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FULBY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E5B4311" w14:textId="77777777" w:rsidR="006F6858" w:rsidRDefault="006F6858" w:rsidP="006F6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Goldsmith.</w:t>
      </w:r>
    </w:p>
    <w:p w14:paraId="7E28AA47" w14:textId="77777777" w:rsidR="006F6858" w:rsidRDefault="006F6858" w:rsidP="006F6858">
      <w:pPr>
        <w:pStyle w:val="NoSpacing"/>
        <w:rPr>
          <w:rFonts w:cs="Times New Roman"/>
          <w:szCs w:val="24"/>
        </w:rPr>
      </w:pPr>
    </w:p>
    <w:p w14:paraId="79197474" w14:textId="77777777" w:rsidR="006F6858" w:rsidRDefault="006F6858" w:rsidP="006F6858">
      <w:pPr>
        <w:pStyle w:val="NoSpacing"/>
        <w:rPr>
          <w:rFonts w:cs="Times New Roman"/>
          <w:szCs w:val="24"/>
        </w:rPr>
      </w:pPr>
    </w:p>
    <w:p w14:paraId="60958059" w14:textId="77777777" w:rsidR="006F6858" w:rsidRDefault="006F6858" w:rsidP="006F6858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Sapcote</w:t>
      </w:r>
      <w:proofErr w:type="spellEnd"/>
      <w:r>
        <w:rPr>
          <w:rFonts w:cs="Times New Roman"/>
          <w:szCs w:val="24"/>
        </w:rPr>
        <w:t>(q.v.) brought a plaint of trespass and assault of a servant against him and two others.</w:t>
      </w:r>
    </w:p>
    <w:p w14:paraId="6269BA0F" w14:textId="77777777" w:rsidR="006F6858" w:rsidRDefault="006F6858" w:rsidP="006F6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D13C897" w14:textId="77777777" w:rsidR="006F6858" w:rsidRDefault="006F6858" w:rsidP="006F6858">
      <w:pPr>
        <w:pStyle w:val="NoSpacing"/>
        <w:rPr>
          <w:rFonts w:cs="Times New Roman"/>
          <w:szCs w:val="24"/>
        </w:rPr>
      </w:pPr>
    </w:p>
    <w:p w14:paraId="4B02F4FD" w14:textId="77777777" w:rsidR="006F6858" w:rsidRDefault="006F6858" w:rsidP="006F6858">
      <w:pPr>
        <w:pStyle w:val="NoSpacing"/>
        <w:rPr>
          <w:rFonts w:cs="Times New Roman"/>
          <w:szCs w:val="24"/>
        </w:rPr>
      </w:pPr>
    </w:p>
    <w:p w14:paraId="4B7D6739" w14:textId="77777777" w:rsidR="006F6858" w:rsidRDefault="006F6858" w:rsidP="006F68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069CF5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CA7B9" w14:textId="77777777" w:rsidR="006F6858" w:rsidRDefault="006F6858" w:rsidP="009139A6">
      <w:r>
        <w:separator/>
      </w:r>
    </w:p>
  </w:endnote>
  <w:endnote w:type="continuationSeparator" w:id="0">
    <w:p w14:paraId="0F55E5E7" w14:textId="77777777" w:rsidR="006F6858" w:rsidRDefault="006F68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2AB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A35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502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9A570" w14:textId="77777777" w:rsidR="006F6858" w:rsidRDefault="006F6858" w:rsidP="009139A6">
      <w:r>
        <w:separator/>
      </w:r>
    </w:p>
  </w:footnote>
  <w:footnote w:type="continuationSeparator" w:id="0">
    <w:p w14:paraId="3B1123C5" w14:textId="77777777" w:rsidR="006F6858" w:rsidRDefault="006F68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7D1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2FB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6DB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858"/>
    <w:rsid w:val="000666E0"/>
    <w:rsid w:val="000E29ED"/>
    <w:rsid w:val="002510B7"/>
    <w:rsid w:val="00270799"/>
    <w:rsid w:val="005C130B"/>
    <w:rsid w:val="006F685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7B7B6"/>
  <w15:chartTrackingRefBased/>
  <w15:docId w15:val="{3C871F58-E14B-4131-9FAA-11B2AE19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68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2024-05-20T11:01:00Z</dcterms:created>
  <dcterms:modified xsi:type="dcterms:W3CDTF">2024-05-20T11:02:00Z</dcterms:modified>
</cp:coreProperties>
</file>